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услуги «Признание граждан 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малоимущими в целях принятия на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учет в качестве нуждающихся в 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жилых помещениях»</w:t>
      </w:r>
    </w:p>
    <w:p w:rsidR="00F03513" w:rsidRDefault="00F03513" w:rsidP="006C7072">
      <w:pPr>
        <w:ind w:firstLine="4820"/>
        <w:rPr>
          <w:sz w:val="28"/>
          <w:szCs w:val="28"/>
        </w:rPr>
      </w:pPr>
    </w:p>
    <w:p w:rsidR="00F03513" w:rsidRDefault="00F03513" w:rsidP="006C7072">
      <w:pPr>
        <w:ind w:firstLine="4820"/>
        <w:rPr>
          <w:sz w:val="28"/>
          <w:szCs w:val="28"/>
        </w:rPr>
      </w:pPr>
    </w:p>
    <w:p w:rsidR="00F03513" w:rsidRPr="002143E8" w:rsidRDefault="00F03513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03513" w:rsidRDefault="00F0351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F03513" w:rsidRPr="00D34419" w:rsidRDefault="00F03513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F03513" w:rsidRPr="00D34419" w:rsidRDefault="00F03513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F03513" w:rsidRPr="00D34419" w:rsidRDefault="00F03513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F03513" w:rsidRPr="00D34419" w:rsidRDefault="00F03513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F03513" w:rsidRPr="00D34419" w:rsidRDefault="00F03513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F03513" w:rsidRPr="00D34419" w:rsidRDefault="00F03513" w:rsidP="00D34419">
      <w:pPr>
        <w:ind w:firstLine="5245"/>
        <w:jc w:val="both"/>
        <w:rPr>
          <w:sz w:val="28"/>
          <w:szCs w:val="28"/>
        </w:rPr>
      </w:pPr>
    </w:p>
    <w:p w:rsidR="00F03513" w:rsidRPr="00D34419" w:rsidRDefault="00F03513" w:rsidP="00D34419">
      <w:pPr>
        <w:ind w:left="5529" w:hanging="1"/>
        <w:rPr>
          <w:sz w:val="28"/>
          <w:szCs w:val="28"/>
        </w:rPr>
      </w:pPr>
    </w:p>
    <w:p w:rsidR="00F03513" w:rsidRPr="00D34419" w:rsidRDefault="00F03513" w:rsidP="00D34419">
      <w:pPr>
        <w:jc w:val="center"/>
        <w:rPr>
          <w:sz w:val="28"/>
          <w:szCs w:val="28"/>
        </w:rPr>
      </w:pPr>
    </w:p>
    <w:p w:rsidR="00F03513" w:rsidRPr="00D34419" w:rsidRDefault="00F03513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F03513" w:rsidRDefault="00F03513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F03513" w:rsidRPr="00D34419" w:rsidRDefault="00F03513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F03513" w:rsidRPr="00D34419" w:rsidRDefault="00F03513" w:rsidP="00D34419">
      <w:pPr>
        <w:ind w:firstLine="540"/>
        <w:jc w:val="both"/>
        <w:rPr>
          <w:sz w:val="28"/>
          <w:szCs w:val="28"/>
        </w:rPr>
      </w:pPr>
    </w:p>
    <w:p w:rsidR="00F03513" w:rsidRPr="00D34419" w:rsidRDefault="00F03513" w:rsidP="00D34419">
      <w:pPr>
        <w:ind w:left="708" w:firstLine="71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дубликат </w:t>
      </w:r>
      <w:bookmarkStart w:id="0" w:name="_GoBack"/>
      <w:bookmarkEnd w:id="0"/>
      <w:r w:rsidRPr="00D34419">
        <w:rPr>
          <w:sz w:val="28"/>
          <w:szCs w:val="28"/>
        </w:rPr>
        <w:t>постановления (или уведомления об отказе)</w:t>
      </w:r>
    </w:p>
    <w:p w:rsidR="00F03513" w:rsidRPr="00D34419" w:rsidRDefault="00F0351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F03513" w:rsidRPr="00D34419" w:rsidRDefault="00F03513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F03513" w:rsidRPr="00D34419" w:rsidRDefault="00F0351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F03513" w:rsidRPr="00D34419" w:rsidRDefault="00F0351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F03513" w:rsidRPr="00D34419" w:rsidRDefault="00F0351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F03513" w:rsidRPr="00D34419" w:rsidRDefault="00F0351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F03513" w:rsidRDefault="00F03513" w:rsidP="00D34419">
      <w:pPr>
        <w:ind w:left="567"/>
        <w:jc w:val="both"/>
        <w:rPr>
          <w:sz w:val="28"/>
          <w:szCs w:val="28"/>
        </w:rPr>
      </w:pPr>
    </w:p>
    <w:p w:rsidR="00F03513" w:rsidRPr="00D34419" w:rsidRDefault="00F03513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F03513" w:rsidRPr="00617C4C" w:rsidRDefault="00F03513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F03513" w:rsidRPr="00D34419" w:rsidRDefault="00F03513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F03513" w:rsidRPr="00D34419" w:rsidRDefault="00F03513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F03513" w:rsidRPr="00D34419" w:rsidRDefault="00F0351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F03513" w:rsidRPr="00617C4C" w:rsidRDefault="00F03513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F03513" w:rsidRPr="00617C4C" w:rsidRDefault="00F03513" w:rsidP="00D34419">
      <w:pPr>
        <w:rPr>
          <w:sz w:val="28"/>
          <w:szCs w:val="28"/>
          <w:highlight w:val="magenta"/>
        </w:rPr>
      </w:pPr>
    </w:p>
    <w:p w:rsidR="00F03513" w:rsidRPr="00617C4C" w:rsidRDefault="00F03513" w:rsidP="00D34419">
      <w:pPr>
        <w:rPr>
          <w:sz w:val="28"/>
          <w:szCs w:val="28"/>
          <w:highlight w:val="magenta"/>
        </w:rPr>
      </w:pPr>
    </w:p>
    <w:p w:rsidR="00F03513" w:rsidRPr="00617C4C" w:rsidRDefault="00F03513" w:rsidP="00D34419">
      <w:pPr>
        <w:rPr>
          <w:sz w:val="28"/>
          <w:szCs w:val="28"/>
          <w:highlight w:val="magenta"/>
        </w:rPr>
      </w:pPr>
    </w:p>
    <w:p w:rsidR="00F03513" w:rsidRPr="00617C4C" w:rsidRDefault="00F03513" w:rsidP="00D34419">
      <w:pPr>
        <w:rPr>
          <w:sz w:val="28"/>
          <w:szCs w:val="28"/>
          <w:highlight w:val="magenta"/>
        </w:rPr>
      </w:pPr>
    </w:p>
    <w:p w:rsidR="00F03513" w:rsidRPr="00617C4C" w:rsidRDefault="00F03513" w:rsidP="00D34419">
      <w:pPr>
        <w:rPr>
          <w:sz w:val="28"/>
          <w:szCs w:val="28"/>
          <w:highlight w:val="magenta"/>
        </w:rPr>
      </w:pPr>
    </w:p>
    <w:p w:rsidR="00F03513" w:rsidRDefault="00F03513"/>
    <w:sectPr w:rsidR="00F03513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513" w:rsidRDefault="00F03513">
      <w:r>
        <w:separator/>
      </w:r>
    </w:p>
  </w:endnote>
  <w:endnote w:type="continuationSeparator" w:id="0">
    <w:p w:rsidR="00F03513" w:rsidRDefault="00F03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513" w:rsidRDefault="00F03513">
      <w:r>
        <w:separator/>
      </w:r>
    </w:p>
  </w:footnote>
  <w:footnote w:type="continuationSeparator" w:id="0">
    <w:p w:rsidR="00F03513" w:rsidRDefault="00F035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513" w:rsidRDefault="00F03513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3513" w:rsidRDefault="00F035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513" w:rsidRDefault="00F03513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F03513" w:rsidRDefault="00F03513" w:rsidP="00DA6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18035A"/>
    <w:rsid w:val="002143E8"/>
    <w:rsid w:val="00474535"/>
    <w:rsid w:val="004864A6"/>
    <w:rsid w:val="00617C4C"/>
    <w:rsid w:val="006C7072"/>
    <w:rsid w:val="00745A47"/>
    <w:rsid w:val="00851902"/>
    <w:rsid w:val="008B7637"/>
    <w:rsid w:val="00B32E29"/>
    <w:rsid w:val="00BB53AF"/>
    <w:rsid w:val="00BD3985"/>
    <w:rsid w:val="00D34419"/>
    <w:rsid w:val="00DA6CCA"/>
    <w:rsid w:val="00F03513"/>
    <w:rsid w:val="00F54A6F"/>
    <w:rsid w:val="00F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344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192</Words>
  <Characters>1098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2</cp:revision>
  <dcterms:created xsi:type="dcterms:W3CDTF">2020-10-21T07:34:00Z</dcterms:created>
  <dcterms:modified xsi:type="dcterms:W3CDTF">2020-10-21T07:34:00Z</dcterms:modified>
</cp:coreProperties>
</file>